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668367c" w14:textId="668367c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E87739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1F3882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. </w:t>
      </w:r>
      <w:r w:rsidR="001F3882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54311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54311C">
      <w:pPr>
        <w:jc w:val="center"/>
        <w:rPr>
          <w:rFonts w:ascii="Times New Roman" w:hAnsi="Times New Roman"/>
          <w:b/>
        </w:rPr>
      </w:pPr>
      <w:r w:rsidRPr="0054311C">
        <w:rPr>
          <w:rFonts w:ascii="Times New Roman" w:hAnsi="Times New Roman"/>
          <w:b/>
        </w:rPr>
        <w:t>SLANI VAL j.d.o.o. Novigrad, Antenal, Stancija Rosello 30 A, OIB: 80492126315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1F3882">
        <w:rPr>
          <w:rFonts w:ascii="Times New Roman" w:hAnsi="Times New Roman"/>
        </w:rPr>
        <w:t>9,10</w:t>
      </w:r>
      <w:r>
        <w:rPr>
          <w:rFonts w:ascii="Times New Roman" w:hAnsi="Times New Roman"/>
        </w:rPr>
        <w:t xml:space="preserve"> sati</w:t>
      </w:r>
    </w:p>
    <w:p w:rsidR="004F3811" w:rsidP="00E87739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F65002" w:rsidP="00F65002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F3882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. </w:t>
      </w:r>
      <w:r w:rsidR="001F3882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</w:t>
      </w:r>
      <w:r w:rsidR="001F3882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godine, </w:t>
      </w:r>
      <w:r w:rsidR="00F65002">
        <w:rPr>
          <w:rFonts w:ascii="Times New Roman" w:hAnsi="Times New Roman"/>
        </w:rPr>
        <w:t>a sa oglasne ploče je skinuto po proteku 8 dana, pa se dostava smatra uredno obavljenom istekom osmog dana od dana objave, sukladno čl. 12. st. 1. Stečajnog zakona.</w:t>
      </w:r>
    </w:p>
    <w:p w:rsidR="00F65002" w:rsidP="00F65002" w:rsidRDefault="00F65002">
      <w:pPr>
        <w:ind w:right="-288" w:firstLine="705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Uvidom u s</w:t>
      </w:r>
      <w:r w:rsidR="001F3882">
        <w:rPr>
          <w:rFonts w:ascii="Times New Roman" w:hAnsi="Times New Roman"/>
        </w:rPr>
        <w:t>ustav e blokade</w:t>
      </w:r>
      <w:r>
        <w:rPr>
          <w:rFonts w:ascii="Times New Roman" w:hAnsi="Times New Roman"/>
        </w:rPr>
        <w:t xml:space="preserve"> </w:t>
      </w:r>
      <w:r w:rsidR="001F3882">
        <w:rPr>
          <w:rFonts w:ascii="Times New Roman" w:hAnsi="Times New Roman"/>
        </w:rPr>
        <w:t xml:space="preserve">nije utvrđeno da je dužnik i dalje u blokadi. </w:t>
      </w:r>
      <w:r w:rsidR="00A86DEA">
        <w:rPr>
          <w:rFonts w:ascii="Times New Roman" w:hAnsi="Times New Roman"/>
        </w:rPr>
        <w:t xml:space="preserve">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E87739" w:rsidP="001F3882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E87739" w:rsidRDefault="004F3811">
      <w:pPr>
        <w:ind w:right="-288"/>
        <w:jc w:val="both"/>
        <w:rPr>
          <w:rFonts w:ascii="Times New Roman" w:hAnsi="Times New Roman"/>
        </w:rPr>
      </w:pPr>
    </w:p>
    <w:p w:rsidR="004F3811" w:rsidP="00E87739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Pr="00E87739" w:rsidR="00E87739" w:rsidP="001A2D10" w:rsidRDefault="00E87739">
      <w:pPr>
        <w:rPr>
          <w:rFonts w:ascii="Times New Roman" w:hAnsi="Times New Roman"/>
        </w:rPr>
      </w:pPr>
    </w:p>
    <w:p w:rsidRPr="00E87739" w:rsidR="00E87739" w:rsidP="001A2D10" w:rsidRDefault="00E87739">
      <w:pPr>
        <w:jc w:val="both"/>
        <w:rPr>
          <w:rFonts w:ascii="Times New Roman" w:hAnsi="Times New Roman"/>
        </w:rPr>
      </w:pPr>
      <w:r w:rsidRPr="00E87739">
        <w:rPr>
          <w:rFonts w:ascii="Times New Roman" w:hAnsi="Times New Roman"/>
        </w:rPr>
        <w:tab/>
      </w:r>
      <w:r w:rsidR="001F3882">
        <w:rPr>
          <w:rFonts w:ascii="Times New Roman" w:hAnsi="Times New Roman"/>
        </w:rPr>
        <w:t xml:space="preserve">Zatražit će se od FINA-e podatak o blokadi dužnika. </w:t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1F3882">
        <w:rPr>
          <w:rFonts w:ascii="Times New Roman" w:hAnsi="Times New Roman"/>
        </w:rPr>
        <w:t>9:15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E87739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="00E8773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Zapisničar</w:t>
      </w:r>
    </w:p>
    <w:sectPr w:rsidRPr="004F3811" w:rsidR="0097467C" w:rsidSect="00E87739">
      <w:headerReference w:type="even" r:id="rId9"/>
      <w:headerReference w:type="default" r:id="rId10"/>
      <w:headerReference w:type="first" r:id="rId11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73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54311C" w:rsidP="0054311C" w:rsidRDefault="0054311C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St-341/2019-8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4311C">
      <w:rPr>
        <w:sz w:val="22"/>
        <w:szCs w:val="22"/>
      </w:rPr>
      <w:t>4 St-341/2019-</w:t>
    </w:r>
    <w:r w:rsidR="001F3882">
      <w:rPr>
        <w:sz w:val="22"/>
        <w:szCs w:val="22"/>
      </w:rPr>
      <w:t>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3337D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F3882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4311C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A29"/>
    <w:rsid w:val="00963B1D"/>
    <w:rsid w:val="009732C9"/>
    <w:rsid w:val="0097467C"/>
    <w:rsid w:val="009C512A"/>
    <w:rsid w:val="009F687B"/>
    <w:rsid w:val="00A61E53"/>
    <w:rsid w:val="00A73FBB"/>
    <w:rsid w:val="00A830AE"/>
    <w:rsid w:val="00A86DEA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1543"/>
    <w:rsid w:val="00DF0331"/>
    <w:rsid w:val="00E3781E"/>
    <w:rsid w:val="00E51C1E"/>
    <w:rsid w:val="00E87739"/>
    <w:rsid w:val="00F54B6C"/>
    <w:rsid w:val="00F6090A"/>
    <w:rsid w:val="00F650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FF6A2B2-4107-48D9-AF33-6E7F3201744C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333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33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337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337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337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ožujka 2020.</izvorni_sadrzaj>
    <derivirana_varijabla naziv="DomainObject.StvarniPocetakDatum_1">13. ožujka 2020.</derivirana_varijabla>
  </DomainObject.StvarniPocetakDatum>
  <DomainObject.StvarniZavrsetakDatum>
    <izvorni_sadrzaj>13. ožujka 2020.</izvorni_sadrzaj>
    <derivirana_varijabla naziv="DomainObject.StvarniZavrsetakDatum_1">13. ožujka 2020.</derivirana_varijabla>
  </DomainObject.StvarniZavrsetakDatum>
  <DomainObject.PlaniraniZavrsetakDatum>
    <izvorni_sadrzaj>13. ožujka 2020.</izvorni_sadrzaj>
    <derivirana_varijabla naziv="DomainObject.PlaniraniZavrsetakDatum_1">13. ožujka 2020.</derivirana_varijabla>
  </DomainObject.PlaniraniZavrsetakDatum>
  <DomainObject.PlaniraniPocetakDatum>
    <izvorni_sadrzaj>13. ožujka 2020.</izvorni_sadrzaj>
    <derivirana_varijabla naziv="DomainObject.PlaniraniPocetakDatum_1">13. ožujka 2020.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2020.</izvorni_sadrzaj>
    <derivirana_varijabla naziv="DomainObject.Zapisnik.DatumKreiranja_1">17.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St-341/2019-10</izvorni_sadrzaj>
    <derivirana_varijabla naziv="DomainObject.Zapisnik.Oznaka_1">St-341/2019-10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rujna 2019.</izvorni_sadrzaj>
    <derivirana_varijabla naziv="DomainObject.Predmet.DatumIzradeOptuznogAkta_1">26. rujna 2019.</derivirana_varijabla>
  </DomainObject.Predmet.DatumIzradeOptuznogAkta>
  <DomainObject.Predmet.DatumIzradeOptuznogAktaFormated>
    <izvorni_sadrzaj>26.9.2019.</izvorni_sadrzaj>
    <derivirana_varijabla naziv="DomainObject.Predmet.DatumIzradeOptuznogAktaFormated_1">26.9.2019.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St-341/2019</izvorni_sadrzaj>
    <derivirana_varijabla naziv="DomainObject.Predmet.OznakaBroj_1">St-341/2019</derivirana_varijabla>
  </DomainObject.Predmet.OznakaBroj>
  <DomainObject.Predmet.OznakaBrojOptuznogAkta>
    <izvorni_sadrzaj>04-06-19-4172</izvorni_sadrzaj>
    <derivirana_varijabla naziv="DomainObject.Predmet.OznakaBrojOptuznogAkta_1">04-06-19-4172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SLANI VAL j.d.o.o. NOVIGRAD zastupanog po punomoćniku Igor Korunić</izvorni_sadrzaj>
    <derivirana_varijabla naziv="DomainObject.Predmet.ProtustrankaFormated_1">  SLANI VAL j.d.o.o. NOVIGRAD zastupanog po punomoćniku Igor Korunić</derivirana_varijabla>
  </DomainObject.Predmet.ProtustrankaFormated>
  <DomainObject.Predmet.ProtustrankaFormatedOIB>
    <izvorni_sadrzaj>  SLANI VAL j.d.o.o. NOVIGRAD, OIB 80492126315 zastupanog po punomoćniku Igor Korunić</izvorni_sadrzaj>
    <derivirana_varijabla naziv="DomainObject.Predmet.ProtustrankaFormatedOIB_1">  SLANI VAL j.d.o.o. NOVIGRAD, OIB 80492126315 zastupanog po punomoćniku Igor Korunić</derivirana_varijabla>
  </DomainObject.Predmet.ProtustrankaFormatedOIB>
  <DomainObject.Predmet.ProtustrankaFormatedWithAdress>
    <izvorni_sadrzaj> SLANI VAL j.d.o.o. NOVIGRAD, Antenal, Stancija Rosello 30 A, 52466 Novigrad zastupanog po punomoćniku Igor Korunić</izvorni_sadrzaj>
    <derivirana_varijabla naziv="DomainObject.Predmet.ProtustrankaFormatedWithAdress_1"> SLANI VAL j.d.o.o. NOVIGRAD, Antenal, Stancija Rosello 30 A, 52466 Novigrad zastupanog po punomoćniku Igor Korunić</derivirana_varijabla>
  </DomainObject.Predmet.ProtustrankaFormatedWithAdress>
  <DomainObject.Predmet.ProtustrankaFormatedWithAdressOIB>
    <izvorni_sadrzaj> SLANI VAL j.d.o.o. NOVIGRAD, OIB 80492126315, Antenal, Stancija Rosello 30 A, 52466 Novigrad zastupanog po punomoćniku Igor Korunić</izvorni_sadrzaj>
    <derivirana_varijabla naziv="DomainObject.Predmet.ProtustrankaFormatedWithAdressOIB_1"> SLANI VAL j.d.o.o. NOVIGRAD, OIB 80492126315, Antenal, Stancija Rosello 30 A, 52466 Novigrad zastupanog po punomoćniku Igor Korunić</derivirana_varijabla>
  </DomainObject.Predmet.ProtustrankaFormatedWithAdressOIB>
  <DomainObject.Predmet.ProtustrankaWithAdress>
    <izvorni_sadrzaj>SLANI VAL j.d.o.o. NOVIGRAD Antenal, Stancija Rosello 30 A, 52466 Novigrad</izvorni_sadrzaj>
    <derivirana_varijabla naziv="DomainObject.Predmet.ProtustrankaWithAdress_1">SLANI VAL j.d.o.o. NOVIGRAD Antenal, Stancija Rosello 30 A, 52466 Novigrad</derivirana_varijabla>
  </DomainObject.Predmet.ProtustrankaWithAdress>
  <DomainObject.Predmet.ProtustrankaWithAdressOIB>
    <izvorni_sadrzaj>SLANI VAL j.d.o.o. NOVIGRAD, OIB 80492126315, Antenal, Stancija Rosello 30 A, 52466 Novigrad</izvorni_sadrzaj>
    <derivirana_varijabla naziv="DomainObject.Predmet.ProtustrankaWithAdressOIB_1">SLANI VAL j.d.o.o. NOVIGRAD, OIB 80492126315, Antenal, Stancija Rosello 30 A, 52466 Novigrad</derivirana_varijabla>
  </DomainObject.Predmet.ProtustrankaWithAdressOIB>
  <DomainObject.Predmet.ProtustrankaNazivFormated>
    <izvorni_sadrzaj>SLANI VAL j.d.o.o. NOVIGRAD</izvorni_sadrzaj>
    <derivirana_varijabla naziv="DomainObject.Predmet.ProtustrankaNazivFormated_1">SLANI VAL j.d.o.o. NOVIGRAD</derivirana_varijabla>
  </DomainObject.Predmet.ProtustrankaNazivFormated>
  <DomainObject.Predmet.ProtustrankaNazivFormatedOIB>
    <izvorni_sadrzaj>SLANI VAL j.d.o.o. NOVIGRAD, OIB 80492126315</izvorni_sadrzaj>
    <derivirana_varijabla naziv="DomainObject.Predmet.ProtustrankaNazivFormatedOIB_1">SLANI VAL j.d.o.o. NOVIGRAD, OIB 80492126315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34662.81</izvorni_sadrzaj>
    <derivirana_varijabla naziv="DomainObject.Predmet.TrenutnaVrijednost_1">34662.81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SLANI VAL j.d.o.o. NOVIGRAD zastupanog po punomoćniku Igor Korunić</item>
    </izvorni_sadrzaj>
    <derivirana_varijabla naziv="DomainObject.Predmet.ProtuStrankaListFormated_1">
      <item>SLANI VAL j.d.o.o. NOVIGRAD zastupanog po punomoćniku Igor Korunić</item>
    </derivirana_varijabla>
  </DomainObject.Predmet.ProtuStrankaListFormated>
  <DomainObject.Predmet.ProtuStrankaListFormatedOIB>
    <izvorni_sadrzaj>
      <item>SLANI VAL j.d.o.o. NOVIGRAD, OIB 80492126315 zastupanog po punomoćniku Igor Korunić</item>
    </izvorni_sadrzaj>
    <derivirana_varijabla naziv="DomainObject.Predmet.ProtuStrankaListFormatedOIB_1">
      <item>SLANI VAL j.d.o.o. NOVIGRAD, OIB 80492126315 zastupanog po punomoćniku Igor Korunić</item>
    </derivirana_varijabla>
  </DomainObject.Predmet.ProtuStrankaListFormatedOIB>
  <DomainObject.Predmet.ProtuStrankaListFormatedWithAdress>
    <izvorni_sadrzaj>
      <item>SLANI VAL j.d.o.o. NOVIGRAD, Antenal, Stancija Rosello 30 A, 52466 Novigrad zastupanog po punomoćniku Igor Korunić</item>
    </izvorni_sadrzaj>
    <derivirana_varijabla naziv="DomainObject.Predmet.ProtuStrankaListFormatedWithAdress_1">
      <item>SLANI VAL j.d.o.o. NOVIGRAD, Antenal, Stancija Rosello 30 A, 52466 Novigrad zastupanog po punomoćniku Igor Korunić</item>
    </derivirana_varijabla>
  </DomainObject.Predmet.ProtuStrankaListFormatedWithAdress>
  <DomainObject.Predmet.ProtuStrankaListFormatedWithAdressOIB>
    <izvorni_sadrzaj>
      <item>SLANI VAL j.d.o.o. NOVIGRAD, OIB 80492126315, Antenal, Stancija Rosello 30 A, 52466 Novigrad zastupanog po punomoćniku Igor Korunić</item>
    </izvorni_sadrzaj>
    <derivirana_varijabla naziv="DomainObject.Predmet.ProtuStrankaListFormatedWithAdressOIB_1">
      <item>SLANI VAL j.d.o.o. NOVIGRAD, OIB 80492126315, Antenal, Stancija Rosello 30 A, 52466 Novigrad zastupanog po punomoćniku Igor Korunić</item>
    </derivirana_varijabla>
  </DomainObject.Predmet.ProtuStrankaListFormatedWithAdressOIB>
  <DomainObject.Predmet.ProtuStrankaListNazivFormated>
    <izvorni_sadrzaj>
      <item>SLANI VAL j.d.o.o. NOVIGRAD</item>
    </izvorni_sadrzaj>
    <derivirana_varijabla naziv="DomainObject.Predmet.ProtuStrankaListNazivFormated_1">
      <item>SLANI VAL j.d.o.o. NOVIGRAD</item>
    </derivirana_varijabla>
  </DomainObject.Predmet.ProtuStrankaListNazivFormated>
  <DomainObject.Predmet.ProtuStrankaListNazivFormatedOIB>
    <izvorni_sadrzaj>
      <item>SLANI VAL j.d.o.o. NOVIGRAD, OIB 80492126315</item>
    </izvorni_sadrzaj>
    <derivirana_varijabla naziv="DomainObject.Predmet.ProtuStrankaListNazivFormatedOIB_1">
      <item>SLANI VAL j.d.o.o. NOVIGRAD, OIB 80492126315</item>
    </derivirana_varijabla>
  </DomainObject.Predmet.ProtuStrankaListNazivFormatedOIB>
  <DomainObject.Predmet.OstaliListFormated>
    <izvorni_sadrzaj>
      <item>Igor Korunić punomoćnik sudionika u postupku SLANI VAL j.d.o.o. NOVIGRAD</item>
    </izvorni_sadrzaj>
    <derivirana_varijabla naziv="DomainObject.Predmet.OstaliListFormated_1">
      <item>Igor Korunić punomoćnik sudionika u postupku SLANI VAL j.d.o.o. NOVIGRAD</item>
    </derivirana_varijabla>
  </DomainObject.Predmet.OstaliListFormated>
  <DomainObject.Predmet.OstaliListFormatedOIB>
    <izvorni_sadrzaj>
      <item>Igor Korunić, OIB 99668226866 punomoćnik sudionika u postupku SLANI VAL j.d.o.o. NOVIGRAD</item>
    </izvorni_sadrzaj>
    <derivirana_varijabla naziv="DomainObject.Predmet.OstaliListFormatedOIB_1">
      <item>Igor Korunić, OIB 99668226866 punomoćnik sudionika u postupku SLANI VAL j.d.o.o. NOVIGRAD</item>
    </derivirana_varijabla>
  </DomainObject.Predmet.OstaliListFormatedOIB>
  <DomainObject.Predmet.OstaliListFormatedWithAdress>
    <izvorni_sadrzaj>
      <item>Igor Korunić, Dr.vinka Žganca 14, 40315 Vratišinec punomoćnik sudionika u postupku SLANI VAL j.d.o.o. NOVIGRAD</item>
    </izvorni_sadrzaj>
    <derivirana_varijabla naziv="DomainObject.Predmet.OstaliListFormatedWithAdress_1">
      <item>Igor Korunić, Dr.vinka Žganca 14, 40315 Vratišinec punomoćnik sudionika u postupku SLANI VAL j.d.o.o. NOVIGRAD</item>
    </derivirana_varijabla>
  </DomainObject.Predmet.OstaliListFormatedWithAdress>
  <DomainObject.Predmet.OstaliListFormatedWithAdressOIB>
    <izvorni_sadrzaj>
      <item>Igor Korunić, OIB 99668226866, Dr.vinka Žganca 14, 40315 Vratišinec punomoćnik sudionika u postupku SLANI VAL j.d.o.o. NOVIGRAD</item>
    </izvorni_sadrzaj>
    <derivirana_varijabla naziv="DomainObject.Predmet.OstaliListFormatedWithAdressOIB_1">
      <item>Igor Korunić, OIB 99668226866, Dr.vinka Žganca 14, 40315 Vratišinec punomoćnik sudionika u postupku SLANI VAL j.d.o.o. NOVIGRAD</item>
    </derivirana_varijabla>
  </DomainObject.Predmet.OstaliListFormatedWithAdressOIB>
  <DomainObject.Predmet.OstaliListNazivFormated>
    <izvorni_sadrzaj>
      <item>Igor Korunić</item>
    </izvorni_sadrzaj>
    <derivirana_varijabla naziv="DomainObject.Predmet.OstaliListNazivFormated_1">
      <item>Igor Korunić</item>
    </derivirana_varijabla>
  </DomainObject.Predmet.OstaliListNazivFormated>
  <DomainObject.Predmet.OstaliListNazivFormatedOIB>
    <izvorni_sadrzaj>
      <item>Igor Korunić, OIB 99668226866</item>
    </izvorni_sadrzaj>
    <derivirana_varijabla naziv="DomainObject.Predmet.OstaliListNazivFormatedOIB_1">
      <item>Igor Korunić, OIB 99668226866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2020.</izvorni_sadrzaj>
    <derivirana_varijabla naziv="DomainObject.Datum_1">17. ožujka 2020.</derivirana_varijabla>
  </DomainObject.Datum>
  <DomainObject.PoslovniBrojDokumenta>
    <izvorni_sadrzaj>St-341/2019-10</izvorni_sadrzaj>
    <derivirana_varijabla naziv="DomainObject.PoslovniBrojDokumenta_1">St-341/2019-10</derivirana_varijabla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SLANI VAL j.d.o.o. NOVIGRAD</izvorni_sadrzaj>
    <derivirana_varijabla naziv="DomainObject.Predmet.ProtustrankaIDrugi_1">SLANI VAL j.d.o.o. NOVIGRAD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SLANI VAL j.d.o.o. NOVIGRAD, OIB 80492126315, Antenal, Stancija Rosello 30 A, 52466 Novigrad</izvorni_sadrzaj>
    <derivirana_varijabla naziv="DomainObject.Predmet.ProtustrankaIDrugiAdressOIB_1">SLANI VAL j.d.o.o. NOVIGRAD, OIB 80492126315, Antenal, Stancija Rosello 30 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SLANI VAL j.d.o.o. NOVIGRAD</item>
      <item>Financijska agencija, Podružnica Pula, PULA</item>
      <item>Igor Korunić</item>
    </izvorni_sadrzaj>
    <derivirana_varijabla naziv="DomainObject.Predmet.SudioniciListNaziv_1">
      <item>SLANI VAL j.d.o.o. NOVIGRAD</item>
      <item>Financijska agencija, Podružnica Pula, PULA</item>
      <item>Igor Korunić</item>
    </derivirana_varijabla>
  </DomainObject.Predmet.SudioniciListNaziv>
  <DomainObject.Predmet.SudioniciListAdressOIB>
    <izvorni_sadrzaj>
      <item>SLANI VAL j.d.o.o. NOVIGRAD, OIB 80492126315, Antenal, Stancija Rosello 30 A,52466 Novigrad</item>
      <item>Financijska agencija, Podružnica Pula, PULA, OIB 85821130368, GIARDINI 5,52100 Pula</item>
      <item>Igor Korunić, OIB 99668226866, Dr.vinka Žganca 14,40315 Vratišinec</item>
    </izvorni_sadrzaj>
    <derivirana_varijabla naziv="DomainObject.Predmet.SudioniciListAdressOIB_1">
      <item>SLANI VAL j.d.o.o. NOVIGRAD, OIB 80492126315, Antenal, Stancija Rosello 30 A,52466 Novigrad</item>
      <item>Financijska agencija, Podružnica Pula, PULA, OIB 85821130368, GIARDINI 5,52100 Pula</item>
      <item>Igor Korunić, OIB 99668226866, Dr.vinka Žganca 14,40315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80492126315</item>
      <item>, OIB 85821130368</item>
      <item>, OIB 99668226866</item>
    </izvorni_sadrzaj>
    <derivirana_varijabla naziv="DomainObject.Predmet.SudioniciListNazivOIB_1">
      <item>, OIB 80492126315</item>
      <item>, OIB 85821130368</item>
      <item>, OIB 99668226866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CC0E3-3AAC-45A9-A897-4B47676BF9AD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172</properties:Words>
  <properties:Characters>949</properties:Characters>
  <properties:Lines>41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1194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2020-03-13T12:56:00Z</dcterms:created>
  <dc:creator>epincin</dc:creator>
  <cp:lastModifiedBy>Sanja Prodan</cp:lastModifiedBy>
  <cp:lastPrinted>2015-12-17T09:17:00Z</cp:lastPrinted>
  <dcterms:modified xmlns:xsi="http://www.w3.org/2001/XMLSchema-instance" xsi:type="dcterms:W3CDTF">2020-03-17T11:54:00Z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St-341/2019-10 / Zapisnik - Ročište radi rasprave o uvjetima za otvaranje steč. post. (St-341-2019-9-SLANI VAL j.d.o.o.docx)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